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BF" w:rsidRPr="00222E50" w:rsidRDefault="00EF48BF" w:rsidP="00EF48BF">
      <w:pPr>
        <w:spacing w:before="240" w:after="240" w:line="259" w:lineRule="auto"/>
      </w:pPr>
      <w:bookmarkStart w:id="0" w:name="_Toc321484809"/>
    </w:p>
    <w:p w:rsidR="005D0407" w:rsidRPr="00222E50" w:rsidRDefault="001E7DEC" w:rsidP="005D0407">
      <w:pPr>
        <w:spacing w:before="240" w:after="240" w:line="259" w:lineRule="auto"/>
        <w:jc w:val="center"/>
      </w:pPr>
      <w:r w:rsidRPr="00222E50">
        <w:rPr>
          <w:noProof/>
          <w:snapToGrid/>
        </w:rPr>
        <w:drawing>
          <wp:inline distT="0" distB="0" distL="0" distR="0" wp14:anchorId="4BEC2015" wp14:editId="3C97ABE8">
            <wp:extent cx="3570702" cy="1939332"/>
            <wp:effectExtent l="0" t="0" r="0" b="381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VFPF verticaa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514" cy="193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p w:rsidR="005D0407" w:rsidRPr="00222E50" w:rsidRDefault="005D0407" w:rsidP="005D0407">
      <w:pPr>
        <w:spacing w:before="240" w:after="240" w:line="259" w:lineRule="auto"/>
        <w:jc w:val="center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5D0407" w:rsidRPr="00222E50" w:rsidTr="00830AC5">
        <w:trPr>
          <w:cantSplit/>
          <w:trHeight w:hRule="exact" w:val="1994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:rsidR="00830AC5" w:rsidRDefault="00830AC5" w:rsidP="001177A2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Bijlage </w:t>
            </w:r>
            <w:r w:rsidR="00843DE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</w:t>
            </w:r>
          </w:p>
          <w:p w:rsidR="00830AC5" w:rsidRDefault="00830AC5" w:rsidP="001177A2">
            <w:pPr>
              <w:spacing w:line="240" w:lineRule="exact"/>
              <w:jc w:val="center"/>
              <w:rPr>
                <w:b/>
                <w:sz w:val="24"/>
              </w:rPr>
            </w:pPr>
          </w:p>
          <w:p w:rsidR="00CB6E76" w:rsidRPr="00AE5303" w:rsidRDefault="00830AC5" w:rsidP="00830AC5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Verklaring </w:t>
            </w:r>
            <w:r w:rsidR="00843DED">
              <w:rPr>
                <w:b/>
                <w:sz w:val="24"/>
              </w:rPr>
              <w:t>Holding</w:t>
            </w:r>
          </w:p>
        </w:tc>
      </w:tr>
      <w:tr w:rsidR="002D43D2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4B757C" w:rsidRDefault="002D43D2" w:rsidP="002D43D2">
            <w:pPr>
              <w:spacing w:line="240" w:lineRule="exact"/>
            </w:pPr>
            <w:r w:rsidRPr="004B757C">
              <w:t>Contactpersoon</w:t>
            </w:r>
          </w:p>
        </w:tc>
        <w:tc>
          <w:tcPr>
            <w:tcW w:w="5103" w:type="dxa"/>
            <w:shd w:val="clear" w:color="auto" w:fill="auto"/>
          </w:tcPr>
          <w:p w:rsidR="002D43D2" w:rsidRPr="002104A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2104A2">
              <w:rPr>
                <w:rFonts w:cs="Verdana"/>
              </w:rPr>
              <w:t>Henk Strik</w:t>
            </w:r>
          </w:p>
        </w:tc>
      </w:tr>
      <w:tr w:rsidR="00C63F1C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4B757C" w:rsidRDefault="00C63F1C" w:rsidP="002D43D2">
            <w:pPr>
              <w:spacing w:line="240" w:lineRule="exact"/>
            </w:pPr>
            <w:r>
              <w:t>Bijlage bij</w:t>
            </w:r>
          </w:p>
        </w:tc>
        <w:tc>
          <w:tcPr>
            <w:tcW w:w="5103" w:type="dxa"/>
            <w:shd w:val="clear" w:color="auto" w:fill="auto"/>
          </w:tcPr>
          <w:p w:rsidR="00C63F1C" w:rsidRPr="00830AC5" w:rsidRDefault="00C63F1C" w:rsidP="008D5F22">
            <w:pPr>
              <w:spacing w:line="240" w:lineRule="exact"/>
            </w:pPr>
            <w:r w:rsidRPr="00830AC5">
              <w:t>Selectie</w:t>
            </w:r>
            <w:r>
              <w:t>document</w:t>
            </w:r>
            <w:r w:rsidRPr="00830AC5">
              <w:t xml:space="preserve"> aanbesteding volgens</w:t>
            </w:r>
            <w:r>
              <w:t xml:space="preserve"> </w:t>
            </w:r>
            <w:r w:rsidRPr="00830AC5">
              <w:t>de concurrentiegerichte dialoog</w:t>
            </w:r>
            <w:r>
              <w:t xml:space="preserve"> </w:t>
            </w:r>
            <w:r w:rsidRPr="00830AC5">
              <w:t>van</w:t>
            </w:r>
            <w:r>
              <w:t xml:space="preserve"> een overeenkomst voor </w:t>
            </w:r>
            <w:r w:rsidRPr="00BF029A">
              <w:t>maatwerk administratiediensten</w:t>
            </w:r>
            <w:r>
              <w:t xml:space="preserve"> </w:t>
            </w:r>
          </w:p>
        </w:tc>
      </w:tr>
      <w:tr w:rsidR="00C63F1C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C63F1C" w:rsidRPr="004B757C" w:rsidRDefault="00C63F1C" w:rsidP="002D43D2">
            <w:pPr>
              <w:spacing w:line="240" w:lineRule="exact"/>
            </w:pPr>
            <w:r w:rsidRPr="004B757C">
              <w:t>Datum</w:t>
            </w:r>
          </w:p>
        </w:tc>
        <w:tc>
          <w:tcPr>
            <w:tcW w:w="5103" w:type="dxa"/>
            <w:shd w:val="clear" w:color="auto" w:fill="auto"/>
          </w:tcPr>
          <w:p w:rsidR="00C63F1C" w:rsidRPr="002104A2" w:rsidRDefault="00632BFF" w:rsidP="00632BFF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30</w:t>
            </w:r>
            <w:bookmarkStart w:id="1" w:name="_GoBack"/>
            <w:bookmarkEnd w:id="1"/>
            <w:r w:rsidR="00C63F1C">
              <w:rPr>
                <w:rFonts w:cs="Verdana"/>
              </w:rPr>
              <w:t xml:space="preserve"> juli </w:t>
            </w:r>
            <w:r w:rsidR="00C63F1C" w:rsidRPr="002104A2">
              <w:rPr>
                <w:rFonts w:cs="Verdana"/>
              </w:rPr>
              <w:t>2019</w:t>
            </w:r>
          </w:p>
        </w:tc>
      </w:tr>
      <w:tr w:rsidR="002D43D2" w:rsidRPr="004B757C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4B757C" w:rsidRDefault="002D43D2" w:rsidP="002D43D2">
            <w:pPr>
              <w:spacing w:line="240" w:lineRule="exact"/>
            </w:pPr>
            <w:r w:rsidRPr="004B757C">
              <w:t>Versie</w:t>
            </w:r>
          </w:p>
        </w:tc>
        <w:tc>
          <w:tcPr>
            <w:tcW w:w="5103" w:type="dxa"/>
            <w:shd w:val="clear" w:color="auto" w:fill="auto"/>
          </w:tcPr>
          <w:p w:rsidR="002D43D2" w:rsidRPr="002104A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 w:rsidRPr="002104A2">
              <w:rPr>
                <w:rFonts w:cs="Verdana"/>
              </w:rPr>
              <w:t>1.0</w:t>
            </w:r>
          </w:p>
        </w:tc>
      </w:tr>
      <w:tr w:rsidR="002D43D2" w:rsidRPr="00222E50" w:rsidTr="001177A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2D43D2" w:rsidRPr="004B757C" w:rsidRDefault="002D43D2" w:rsidP="002D43D2">
            <w:pPr>
              <w:spacing w:line="240" w:lineRule="exact"/>
            </w:pPr>
            <w:r w:rsidRPr="004B757C">
              <w:t>Status</w:t>
            </w:r>
          </w:p>
        </w:tc>
        <w:tc>
          <w:tcPr>
            <w:tcW w:w="5103" w:type="dxa"/>
            <w:shd w:val="clear" w:color="auto" w:fill="auto"/>
          </w:tcPr>
          <w:p w:rsidR="002D43D2" w:rsidRPr="002104A2" w:rsidRDefault="002D43D2" w:rsidP="002D43D2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Definitief</w:t>
            </w:r>
          </w:p>
        </w:tc>
      </w:tr>
    </w:tbl>
    <w:p w:rsidR="00843DED" w:rsidRPr="00531A41" w:rsidRDefault="005D0407" w:rsidP="00843DED">
      <w:pPr>
        <w:rPr>
          <w:bCs/>
        </w:rPr>
      </w:pPr>
      <w:r w:rsidRPr="00222E50">
        <w:br w:type="page"/>
      </w:r>
      <w:r w:rsidR="00843DED" w:rsidRPr="00531A41">
        <w:rPr>
          <w:b/>
          <w:bCs/>
        </w:rPr>
        <w:lastRenderedPageBreak/>
        <w:t>1</w:t>
      </w:r>
      <w:r w:rsidR="00843DED" w:rsidRPr="00531A41">
        <w:rPr>
          <w:b/>
          <w:bCs/>
        </w:rPr>
        <w:tab/>
        <w:t>Verklaring</w:t>
      </w:r>
    </w:p>
    <w:p w:rsidR="00843DED" w:rsidRPr="00531A41" w:rsidRDefault="00843DED" w:rsidP="00843DED">
      <w:pPr>
        <w:rPr>
          <w:bCs/>
        </w:rPr>
      </w:pPr>
    </w:p>
    <w:p w:rsidR="00843DED" w:rsidRDefault="00843DED" w:rsidP="00843DED">
      <w:pPr>
        <w:ind w:left="426" w:hanging="426"/>
      </w:pPr>
      <w:r w:rsidRPr="00151D7A"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51D7A">
        <w:instrText xml:space="preserve"> FORMCHECKBOX </w:instrText>
      </w:r>
      <w:r w:rsidR="00632BFF">
        <w:fldChar w:fldCharType="separate"/>
      </w:r>
      <w:r w:rsidRPr="00151D7A">
        <w:fldChar w:fldCharType="end"/>
      </w:r>
      <w:r w:rsidRPr="00151D7A">
        <w:t xml:space="preserve"> </w:t>
      </w:r>
      <w:r>
        <w:t xml:space="preserve">  Hierbij verklaart ondergetekende (Inschrijver / </w:t>
      </w:r>
      <w:r w:rsidRPr="008F3AB9">
        <w:t>dochteronderneming</w:t>
      </w:r>
      <w:r>
        <w:t>)</w:t>
      </w:r>
      <w:r w:rsidRPr="008F3AB9">
        <w:t xml:space="preserve"> </w:t>
      </w:r>
      <w:r>
        <w:t xml:space="preserve">dat hij geen </w:t>
      </w:r>
      <w:r w:rsidRPr="008F3AB9">
        <w:t xml:space="preserve">gebruik maakt van artikel 2:403 BW en </w:t>
      </w:r>
      <w:r>
        <w:t xml:space="preserve"> </w:t>
      </w:r>
      <w:r w:rsidRPr="008F3AB9">
        <w:t xml:space="preserve">zelfstandig </w:t>
      </w:r>
      <w:r>
        <w:t xml:space="preserve">voldoet </w:t>
      </w:r>
      <w:r w:rsidRPr="008F3AB9">
        <w:t xml:space="preserve">aan alle aan de </w:t>
      </w:r>
      <w:r>
        <w:t>I</w:t>
      </w:r>
      <w:r w:rsidRPr="008F3AB9">
        <w:t>nschrijver gestelde eisen.</w:t>
      </w:r>
      <w:r>
        <w:t xml:space="preserve"> In dit geval ondertekent alleen de Inschrijver / dochteronderneming dit formulier.</w:t>
      </w:r>
    </w:p>
    <w:p w:rsidR="00843DED" w:rsidRDefault="00843DED" w:rsidP="00843DED">
      <w:pPr>
        <w:ind w:left="426" w:hanging="426"/>
      </w:pPr>
    </w:p>
    <w:p w:rsidR="00843DED" w:rsidRDefault="00843DED" w:rsidP="00843DED">
      <w:r w:rsidRPr="001758B7">
        <w:rPr>
          <w:b/>
          <w:bCs/>
        </w:rPr>
        <w:t>Ondertekening</w:t>
      </w:r>
      <w:r w:rsidRPr="00A17BF7">
        <w:rPr>
          <w:bCs/>
        </w:rPr>
        <w:t xml:space="preserve"> </w:t>
      </w:r>
      <w:r>
        <w:rPr>
          <w:b/>
          <w:bCs/>
        </w:rPr>
        <w:t>Inschrijver / dochteronderneming</w:t>
      </w:r>
    </w:p>
    <w:p w:rsidR="00843DED" w:rsidRDefault="00843DED" w:rsidP="00843DE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organisatie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ondertekeningbevoegd persoon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c>
          <w:tcPr>
            <w:tcW w:w="3794" w:type="dxa"/>
          </w:tcPr>
          <w:p w:rsidR="00843DED" w:rsidRDefault="00843DED" w:rsidP="00484794">
            <w:r>
              <w:t>Datum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775"/>
        </w:trPr>
        <w:tc>
          <w:tcPr>
            <w:tcW w:w="3794" w:type="dxa"/>
          </w:tcPr>
          <w:p w:rsidR="00843DED" w:rsidRDefault="00843DED" w:rsidP="00484794">
            <w:r>
              <w:t>Handtekening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</w:tbl>
    <w:p w:rsidR="00843DED" w:rsidRPr="008F3AB9" w:rsidRDefault="00843DED" w:rsidP="00843DED"/>
    <w:p w:rsidR="00843DED" w:rsidRDefault="00843DED" w:rsidP="00843DED"/>
    <w:p w:rsidR="00843DED" w:rsidRPr="00FF4B4C" w:rsidRDefault="00843DED" w:rsidP="00843DED">
      <w:pPr>
        <w:rPr>
          <w:b/>
          <w:sz w:val="24"/>
          <w:szCs w:val="24"/>
        </w:rPr>
      </w:pPr>
      <w:r w:rsidRPr="00FF4B4C">
        <w:rPr>
          <w:b/>
          <w:sz w:val="24"/>
          <w:szCs w:val="24"/>
        </w:rPr>
        <w:t>OF</w:t>
      </w:r>
    </w:p>
    <w:p w:rsidR="00843DED" w:rsidRDefault="00843DED" w:rsidP="00843DED"/>
    <w:p w:rsidR="00843DED" w:rsidRPr="008F3AB9" w:rsidRDefault="00843DED" w:rsidP="00843DED">
      <w:pPr>
        <w:ind w:left="426" w:hanging="426"/>
      </w:pPr>
      <w:r w:rsidRPr="00547A80">
        <w:rPr>
          <w:b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47A80">
        <w:rPr>
          <w:b/>
        </w:rPr>
        <w:instrText xml:space="preserve"> FORMCHECKBOX </w:instrText>
      </w:r>
      <w:r w:rsidR="00632BFF">
        <w:rPr>
          <w:b/>
        </w:rPr>
      </w:r>
      <w:r w:rsidR="00632BFF">
        <w:rPr>
          <w:b/>
        </w:rPr>
        <w:fldChar w:fldCharType="separate"/>
      </w:r>
      <w:r w:rsidRPr="00547A80">
        <w:rPr>
          <w:b/>
        </w:rPr>
        <w:fldChar w:fldCharType="end"/>
      </w:r>
      <w:r w:rsidRPr="00547A80">
        <w:rPr>
          <w:b/>
        </w:rPr>
        <w:t xml:space="preserve">  </w:t>
      </w:r>
      <w:r>
        <w:rPr>
          <w:b/>
        </w:rPr>
        <w:t xml:space="preserve"> </w:t>
      </w:r>
      <w:r w:rsidRPr="00547A80">
        <w:t>H</w:t>
      </w:r>
      <w:r w:rsidRPr="00531A41">
        <w:t xml:space="preserve">ierbij verklaart ondergetekende dat de hieronder vermelde holding zich hoofdelijk aansprakelijk stelt voor de uit </w:t>
      </w:r>
      <w:r>
        <w:t xml:space="preserve"> </w:t>
      </w:r>
      <w:r w:rsidRPr="00531A41">
        <w:t>rechtshandelingen van de dochteronderneming/uitvoeringsorganisatie voortvloeiende schulden (art. 2:403 lid 1 sub f BW).</w:t>
      </w:r>
      <w:r>
        <w:t xml:space="preserve"> In dit geval ondertekenen zowel de Inschrijver / dochteronderneming als de holding dit formulier.</w:t>
      </w:r>
    </w:p>
    <w:p w:rsidR="00843DED" w:rsidRPr="008F3AB9" w:rsidRDefault="00843DED" w:rsidP="00843DED">
      <w:pPr>
        <w:ind w:left="426" w:hanging="426"/>
      </w:pPr>
    </w:p>
    <w:p w:rsidR="00843DED" w:rsidRPr="008F3AB9" w:rsidRDefault="00843DED" w:rsidP="00843DED">
      <w:r>
        <w:t>In</w:t>
      </w:r>
      <w:r w:rsidRPr="00531A41">
        <w:t>dien er meerdere dochterondernemingen</w:t>
      </w:r>
      <w:r w:rsidRPr="008F3AB9">
        <w:t xml:space="preserve"> deelnemen aan deze aanbesteding dienen zij zelfstandig deze verklaring in te vullen en rechtsgeldig te ondertekenen.</w:t>
      </w:r>
    </w:p>
    <w:p w:rsidR="00843DED" w:rsidRPr="008F3AB9" w:rsidRDefault="00843DED" w:rsidP="00843DED"/>
    <w:p w:rsidR="00843DED" w:rsidRDefault="00843DED" w:rsidP="00843DED">
      <w:pPr>
        <w:rPr>
          <w:b/>
          <w:bCs/>
        </w:rPr>
      </w:pPr>
      <w:r w:rsidRPr="008F3AB9">
        <w:rPr>
          <w:b/>
          <w:bCs/>
        </w:rPr>
        <w:t>2</w:t>
      </w:r>
      <w:r>
        <w:rPr>
          <w:b/>
          <w:bCs/>
          <w:color w:val="007BC7"/>
        </w:rPr>
        <w:tab/>
      </w:r>
      <w:r w:rsidRPr="001758B7">
        <w:rPr>
          <w:b/>
          <w:bCs/>
        </w:rPr>
        <w:t>Ondertekening</w:t>
      </w:r>
      <w:r w:rsidRPr="00A17BF7">
        <w:rPr>
          <w:bCs/>
        </w:rPr>
        <w:t xml:space="preserve"> </w:t>
      </w:r>
      <w:r>
        <w:rPr>
          <w:b/>
          <w:bCs/>
        </w:rPr>
        <w:t>holding</w:t>
      </w:r>
    </w:p>
    <w:p w:rsidR="00843DED" w:rsidRDefault="00843DED" w:rsidP="00843DED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organisatie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ondertekeningbevoegd persoon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c>
          <w:tcPr>
            <w:tcW w:w="3794" w:type="dxa"/>
          </w:tcPr>
          <w:p w:rsidR="00843DED" w:rsidRDefault="00843DED" w:rsidP="00484794">
            <w:r>
              <w:t>Datum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775"/>
        </w:trPr>
        <w:tc>
          <w:tcPr>
            <w:tcW w:w="3794" w:type="dxa"/>
          </w:tcPr>
          <w:p w:rsidR="00843DED" w:rsidRDefault="00843DED" w:rsidP="00484794">
            <w:r>
              <w:t>Handtekening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</w:tbl>
    <w:p w:rsidR="00843DED" w:rsidRDefault="00843DED" w:rsidP="00843DED"/>
    <w:p w:rsidR="00843DED" w:rsidRDefault="00843DED" w:rsidP="00843DED">
      <w:pPr>
        <w:rPr>
          <w:b/>
          <w:bCs/>
          <w:color w:val="007BC7"/>
        </w:rPr>
      </w:pPr>
    </w:p>
    <w:p w:rsidR="00843DED" w:rsidRDefault="00843DED" w:rsidP="00843DED">
      <w:r w:rsidRPr="008F3AB9">
        <w:rPr>
          <w:b/>
          <w:bCs/>
        </w:rPr>
        <w:t>3</w:t>
      </w:r>
      <w:r>
        <w:rPr>
          <w:b/>
          <w:bCs/>
          <w:color w:val="007BC7"/>
        </w:rPr>
        <w:tab/>
      </w:r>
      <w:r w:rsidRPr="001758B7">
        <w:rPr>
          <w:b/>
          <w:bCs/>
        </w:rPr>
        <w:t>Ondertekening</w:t>
      </w:r>
      <w:r w:rsidRPr="00A17BF7">
        <w:rPr>
          <w:bCs/>
        </w:rPr>
        <w:t xml:space="preserve"> </w:t>
      </w:r>
      <w:r>
        <w:rPr>
          <w:b/>
          <w:bCs/>
        </w:rPr>
        <w:t>Inschrijver / dochteronderneming</w:t>
      </w:r>
    </w:p>
    <w:p w:rsidR="00843DED" w:rsidRDefault="00843DED" w:rsidP="00843DE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481"/>
        <w:gridCol w:w="5805"/>
      </w:tblGrid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organisatie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513"/>
        </w:trPr>
        <w:tc>
          <w:tcPr>
            <w:tcW w:w="3794" w:type="dxa"/>
          </w:tcPr>
          <w:p w:rsidR="00843DED" w:rsidRDefault="00843DED" w:rsidP="00484794">
            <w:r>
              <w:t>Naam ondertekeningbevoegd persoon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c>
          <w:tcPr>
            <w:tcW w:w="3794" w:type="dxa"/>
          </w:tcPr>
          <w:p w:rsidR="00843DED" w:rsidRDefault="00843DED" w:rsidP="00484794">
            <w:r>
              <w:t>Datum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  <w:tr w:rsidR="00843DED" w:rsidTr="00484794">
        <w:trPr>
          <w:trHeight w:val="775"/>
        </w:trPr>
        <w:tc>
          <w:tcPr>
            <w:tcW w:w="3794" w:type="dxa"/>
          </w:tcPr>
          <w:p w:rsidR="00843DED" w:rsidRDefault="00843DED" w:rsidP="00484794">
            <w:r>
              <w:t>Handtekening</w:t>
            </w:r>
          </w:p>
        </w:tc>
        <w:tc>
          <w:tcPr>
            <w:tcW w:w="7118" w:type="dxa"/>
          </w:tcPr>
          <w:p w:rsidR="00843DED" w:rsidRDefault="00843DED" w:rsidP="00484794">
            <w:r w:rsidRPr="00A17BF7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17BF7">
              <w:rPr>
                <w:bCs/>
              </w:rPr>
              <w:instrText xml:space="preserve"> FORMTEXT </w:instrText>
            </w:r>
            <w:r w:rsidRPr="00A17BF7">
              <w:rPr>
                <w:bCs/>
              </w:rPr>
            </w:r>
            <w:r w:rsidRPr="00A17BF7">
              <w:rPr>
                <w:bCs/>
              </w:rPr>
              <w:fldChar w:fldCharType="separate"/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  <w:noProof/>
              </w:rPr>
              <w:t> </w:t>
            </w:r>
            <w:r w:rsidRPr="00A17BF7">
              <w:rPr>
                <w:bCs/>
              </w:rPr>
              <w:fldChar w:fldCharType="end"/>
            </w:r>
          </w:p>
        </w:tc>
      </w:tr>
    </w:tbl>
    <w:p w:rsidR="00843DED" w:rsidRDefault="00843DED" w:rsidP="00843DED"/>
    <w:bookmarkEnd w:id="0"/>
    <w:p w:rsidR="00830AC5" w:rsidRDefault="00830AC5" w:rsidP="00830AC5"/>
    <w:sectPr w:rsidR="00830AC5" w:rsidSect="001E7DEC">
      <w:headerReference w:type="default" r:id="rId10"/>
      <w:footerReference w:type="default" r:id="rId11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CC" w:rsidRDefault="00137ECC" w:rsidP="000431C0">
      <w:r>
        <w:separator/>
      </w:r>
    </w:p>
  </w:endnote>
  <w:endnote w:type="continuationSeparator" w:id="0">
    <w:p w:rsidR="00137ECC" w:rsidRDefault="00137ECC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1C" w:rsidRDefault="00C63F1C" w:rsidP="00C63F1C">
    <w:pPr>
      <w:tabs>
        <w:tab w:val="right" w:pos="9070"/>
      </w:tabs>
      <w:spacing w:line="240" w:lineRule="exact"/>
      <w:rPr>
        <w:rStyle w:val="Paginanummer"/>
        <w:rFonts w:cs="Verdana"/>
        <w:sz w:val="14"/>
        <w:szCs w:val="14"/>
      </w:rPr>
    </w:pPr>
    <w:bookmarkStart w:id="2" w:name="_Toc148176410"/>
    <w:bookmarkStart w:id="3" w:name="_Hlk1358033"/>
    <w:bookmarkEnd w:id="2"/>
    <w:r>
      <w:rPr>
        <w:rStyle w:val="Paginanummer"/>
        <w:rFonts w:cs="Verdana"/>
        <w:sz w:val="14"/>
        <w:szCs w:val="14"/>
      </w:rPr>
      <w:t>Bijlage 3 bij s</w:t>
    </w:r>
    <w:r w:rsidRPr="006242A9">
      <w:rPr>
        <w:rStyle w:val="Paginanummer"/>
        <w:rFonts w:cs="Verdana"/>
        <w:sz w:val="14"/>
        <w:szCs w:val="14"/>
      </w:rPr>
      <w:t xml:space="preserve">electiedocument </w:t>
    </w:r>
    <w:r>
      <w:rPr>
        <w:rStyle w:val="Paginanummer"/>
        <w:rFonts w:cs="Verdana"/>
        <w:sz w:val="14"/>
        <w:szCs w:val="14"/>
      </w:rPr>
      <w:t>bij de aanbesteding van een</w:t>
    </w:r>
  </w:p>
  <w:p w:rsidR="00C63F1C" w:rsidRPr="00497425" w:rsidRDefault="00C63F1C" w:rsidP="00C63F1C">
    <w:pPr>
      <w:tabs>
        <w:tab w:val="right" w:pos="9070"/>
      </w:tabs>
      <w:spacing w:line="240" w:lineRule="exact"/>
      <w:rPr>
        <w:rFonts w:cs="Verdana"/>
        <w:sz w:val="14"/>
        <w:szCs w:val="14"/>
      </w:rPr>
    </w:pPr>
    <w:r w:rsidRPr="006242A9">
      <w:rPr>
        <w:rStyle w:val="Paginanummer"/>
        <w:rFonts w:cs="Verdana"/>
        <w:sz w:val="14"/>
        <w:szCs w:val="14"/>
      </w:rPr>
      <w:t>‘overeenkomst</w:t>
    </w:r>
    <w:r>
      <w:rPr>
        <w:rStyle w:val="Paginanummer"/>
        <w:rFonts w:cs="Verdana"/>
        <w:sz w:val="14"/>
        <w:szCs w:val="14"/>
      </w:rPr>
      <w:t xml:space="preserve"> voor </w:t>
    </w:r>
    <w:r w:rsidRPr="00BF029A">
      <w:rPr>
        <w:rStyle w:val="Paginanummer"/>
        <w:rFonts w:cs="Verdana"/>
        <w:sz w:val="14"/>
        <w:szCs w:val="14"/>
      </w:rPr>
      <w:t>maatwerk administratiediensten</w:t>
    </w:r>
    <w:r>
      <w:rPr>
        <w:rStyle w:val="Paginanummer"/>
        <w:rFonts w:cs="Verdana"/>
        <w:sz w:val="14"/>
        <w:szCs w:val="14"/>
      </w:rPr>
      <w:t>”</w:t>
    </w:r>
    <w:r w:rsidRPr="006242A9">
      <w:rPr>
        <w:rStyle w:val="Paginanummer"/>
        <w:rFonts w:cs="Verdana"/>
        <w:sz w:val="14"/>
        <w:szCs w:val="14"/>
      </w:rPr>
      <w:t xml:space="preserve"> d.d. </w:t>
    </w:r>
    <w:r w:rsidR="00632BFF">
      <w:rPr>
        <w:rStyle w:val="Paginanummer"/>
        <w:rFonts w:cs="Verdana"/>
        <w:sz w:val="14"/>
        <w:szCs w:val="14"/>
      </w:rPr>
      <w:t>30</w:t>
    </w:r>
    <w:r>
      <w:rPr>
        <w:rStyle w:val="Paginanummer"/>
        <w:rFonts w:cs="Verdana"/>
        <w:sz w:val="14"/>
        <w:szCs w:val="14"/>
      </w:rPr>
      <w:t xml:space="preserve"> juli </w:t>
    </w:r>
    <w:r w:rsidRPr="006242A9">
      <w:rPr>
        <w:rStyle w:val="Paginanummer"/>
        <w:rFonts w:cs="Verdana"/>
        <w:sz w:val="14"/>
        <w:szCs w:val="14"/>
      </w:rPr>
      <w:t>2019</w:t>
    </w:r>
    <w:bookmarkEnd w:id="3"/>
    <w:r w:rsidRPr="006242A9">
      <w:rPr>
        <w:rStyle w:val="Paginanummer"/>
        <w:rFonts w:cs="Verdana"/>
        <w:sz w:val="14"/>
        <w:szCs w:val="14"/>
      </w:rPr>
      <w:tab/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PAGE </w:instrText>
    </w:r>
    <w:r w:rsidRPr="006242A9">
      <w:rPr>
        <w:rStyle w:val="Paginanummer"/>
        <w:rFonts w:cs="Verdana"/>
      </w:rPr>
      <w:fldChar w:fldCharType="separate"/>
    </w:r>
    <w:r w:rsidR="00632BFF">
      <w:rPr>
        <w:rStyle w:val="Paginanummer"/>
        <w:rFonts w:cs="Verdana"/>
        <w:noProof/>
      </w:rPr>
      <w:t>2</w:t>
    </w:r>
    <w:r w:rsidRPr="006242A9">
      <w:rPr>
        <w:rStyle w:val="Paginanummer"/>
        <w:rFonts w:cs="Verdana"/>
      </w:rPr>
      <w:fldChar w:fldCharType="end"/>
    </w:r>
    <w:r w:rsidRPr="006242A9">
      <w:rPr>
        <w:rStyle w:val="Paginanummer"/>
        <w:rFonts w:cs="Verdana"/>
      </w:rPr>
      <w:t xml:space="preserve"> van </w:t>
    </w:r>
    <w:r w:rsidRPr="006242A9">
      <w:rPr>
        <w:rStyle w:val="Paginanummer"/>
        <w:rFonts w:cs="Verdana"/>
      </w:rPr>
      <w:fldChar w:fldCharType="begin"/>
    </w:r>
    <w:r w:rsidRPr="006242A9">
      <w:rPr>
        <w:rStyle w:val="Paginanummer"/>
        <w:rFonts w:cs="Verdana"/>
      </w:rPr>
      <w:instrText xml:space="preserve"> NUMPAGES </w:instrText>
    </w:r>
    <w:r w:rsidRPr="006242A9">
      <w:rPr>
        <w:rStyle w:val="Paginanummer"/>
        <w:rFonts w:cs="Verdana"/>
      </w:rPr>
      <w:fldChar w:fldCharType="separate"/>
    </w:r>
    <w:r w:rsidR="00632BFF">
      <w:rPr>
        <w:rStyle w:val="Paginanummer"/>
        <w:rFonts w:cs="Verdana"/>
        <w:noProof/>
      </w:rPr>
      <w:t>2</w:t>
    </w:r>
    <w:r w:rsidRPr="006242A9">
      <w:rPr>
        <w:rStyle w:val="Paginanummer"/>
        <w:rFonts w:cs="Verda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CC" w:rsidRDefault="00137ECC" w:rsidP="000431C0">
      <w:r>
        <w:separator/>
      </w:r>
    </w:p>
  </w:footnote>
  <w:footnote w:type="continuationSeparator" w:id="0">
    <w:p w:rsidR="00137ECC" w:rsidRDefault="00137ECC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B" w:rsidRDefault="0073538B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4C302835" wp14:editId="6E8350C5">
          <wp:extent cx="2461846" cy="577054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66247" cy="578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23"/>
  </w:num>
  <w:num w:numId="5">
    <w:abstractNumId w:val="19"/>
  </w:num>
  <w:num w:numId="6">
    <w:abstractNumId w:val="7"/>
  </w:num>
  <w:num w:numId="7">
    <w:abstractNumId w:val="18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2"/>
  </w:num>
  <w:num w:numId="16">
    <w:abstractNumId w:val="20"/>
  </w:num>
  <w:num w:numId="17">
    <w:abstractNumId w:val="14"/>
  </w:num>
  <w:num w:numId="18">
    <w:abstractNumId w:val="8"/>
  </w:num>
  <w:num w:numId="19">
    <w:abstractNumId w:val="5"/>
  </w:num>
  <w:num w:numId="20">
    <w:abstractNumId w:val="4"/>
  </w:num>
  <w:num w:numId="21">
    <w:abstractNumId w:val="13"/>
  </w:num>
  <w:num w:numId="22">
    <w:abstractNumId w:val="23"/>
  </w:num>
  <w:num w:numId="23">
    <w:abstractNumId w:val="23"/>
  </w:num>
  <w:num w:numId="24">
    <w:abstractNumId w:val="23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4E2"/>
    <w:rsid w:val="00035AAA"/>
    <w:rsid w:val="00036545"/>
    <w:rsid w:val="00036C65"/>
    <w:rsid w:val="00037CC6"/>
    <w:rsid w:val="000411D2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37ECC"/>
    <w:rsid w:val="00140772"/>
    <w:rsid w:val="001429B8"/>
    <w:rsid w:val="00143969"/>
    <w:rsid w:val="00143FE7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0EC9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3D2"/>
    <w:rsid w:val="002D45E0"/>
    <w:rsid w:val="002D665D"/>
    <w:rsid w:val="002D6C48"/>
    <w:rsid w:val="002D79C9"/>
    <w:rsid w:val="002E00FC"/>
    <w:rsid w:val="002E0D75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EE2"/>
    <w:rsid w:val="00427F63"/>
    <w:rsid w:val="00430D9C"/>
    <w:rsid w:val="00430F26"/>
    <w:rsid w:val="0043166C"/>
    <w:rsid w:val="0043369D"/>
    <w:rsid w:val="00435371"/>
    <w:rsid w:val="00435E04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02"/>
    <w:rsid w:val="00466B39"/>
    <w:rsid w:val="00467CD3"/>
    <w:rsid w:val="004704FF"/>
    <w:rsid w:val="00471563"/>
    <w:rsid w:val="00472316"/>
    <w:rsid w:val="00473209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2BFF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12C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52C6"/>
    <w:rsid w:val="006C666C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3DED"/>
    <w:rsid w:val="008446E3"/>
    <w:rsid w:val="00845059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1FF0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6126"/>
    <w:rsid w:val="00956755"/>
    <w:rsid w:val="00956DF8"/>
    <w:rsid w:val="00956E88"/>
    <w:rsid w:val="00957E29"/>
    <w:rsid w:val="00957F35"/>
    <w:rsid w:val="00957FF4"/>
    <w:rsid w:val="0096018D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2047C"/>
    <w:rsid w:val="00A20C15"/>
    <w:rsid w:val="00A214C0"/>
    <w:rsid w:val="00A2277E"/>
    <w:rsid w:val="00A229B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61C"/>
    <w:rsid w:val="00B20A3B"/>
    <w:rsid w:val="00B20E1B"/>
    <w:rsid w:val="00B2104F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3F1C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2549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4E9C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FC3-9822-4C76-940A-1CD28C8EE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E5E2E812</Template>
  <TotalTime>0</TotalTime>
  <Pages>2</Pages>
  <Words>177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1671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2019-07-29T06:36:00Z</dcterms:created>
  <dcterms:modified xsi:type="dcterms:W3CDTF">2019-07-30T08:00:00Z</dcterms:modified>
</cp:coreProperties>
</file>